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97" w:type="dxa"/>
        <w:tblLook w:val="00A0"/>
      </w:tblPr>
      <w:tblGrid>
        <w:gridCol w:w="6379"/>
      </w:tblGrid>
      <w:tr w:rsidR="006634FC" w:rsidRPr="00AE6921" w:rsidTr="00AE6921">
        <w:tc>
          <w:tcPr>
            <w:tcW w:w="6379" w:type="dxa"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</w:p>
        </w:tc>
      </w:tr>
      <w:tr w:rsidR="006634FC" w:rsidRPr="00AE6921" w:rsidTr="00AE6921">
        <w:tc>
          <w:tcPr>
            <w:tcW w:w="6379" w:type="dxa"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к Положению о формировании государственного задания на оказание государственных услуг (выполнение работ) в отношении государственных учреждений, находящихся в ведении администрации города Байконур, и финансовом обеспечении выполнения государственного задания</w:t>
            </w:r>
          </w:p>
        </w:tc>
      </w:tr>
    </w:tbl>
    <w:p w:rsidR="006634FC" w:rsidRDefault="006634F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195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об исполнении </w:t>
      </w:r>
    </w:p>
    <w:p w:rsidR="006634FC" w:rsidRDefault="006634F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государственного задания № _____ на 20___год</w:t>
      </w:r>
    </w:p>
    <w:p w:rsidR="006634FC" w:rsidRPr="000543F1" w:rsidRDefault="006634FC" w:rsidP="001954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6634FC" w:rsidRPr="000F4B17" w:rsidRDefault="006634FC" w:rsidP="0019541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F4B17">
        <w:rPr>
          <w:rFonts w:ascii="Times New Roman" w:hAnsi="Times New Roman"/>
          <w:sz w:val="20"/>
          <w:szCs w:val="20"/>
        </w:rPr>
        <w:t>(дата)</w:t>
      </w:r>
    </w:p>
    <w:p w:rsidR="006634FC" w:rsidRDefault="006634FC" w:rsidP="001954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0A0"/>
      </w:tblPr>
      <w:tblGrid>
        <w:gridCol w:w="5637"/>
        <w:gridCol w:w="6095"/>
        <w:gridCol w:w="2067"/>
        <w:gridCol w:w="1553"/>
      </w:tblGrid>
      <w:tr w:rsidR="006634FC" w:rsidRPr="00AE6921" w:rsidTr="00AE6921">
        <w:tc>
          <w:tcPr>
            <w:tcW w:w="5637" w:type="dxa"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6921">
              <w:rPr>
                <w:rFonts w:ascii="Times New Roman" w:hAnsi="Times New Roman"/>
                <w:sz w:val="20"/>
                <w:szCs w:val="20"/>
              </w:rPr>
              <w:t>Форма по ОКУД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6921">
              <w:rPr>
                <w:rFonts w:ascii="Times New Roman" w:hAnsi="Times New Roman"/>
                <w:sz w:val="20"/>
                <w:szCs w:val="20"/>
              </w:rPr>
              <w:t>0506501</w:t>
            </w:r>
          </w:p>
        </w:tc>
      </w:tr>
      <w:tr w:rsidR="006634FC" w:rsidRPr="00AE6921" w:rsidTr="00AE6921">
        <w:tc>
          <w:tcPr>
            <w:tcW w:w="5637" w:type="dxa"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6921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4FC" w:rsidRPr="00AE6921" w:rsidTr="00AE6921">
        <w:tc>
          <w:tcPr>
            <w:tcW w:w="5637" w:type="dxa"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6921"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6921">
              <w:rPr>
                <w:rFonts w:ascii="Times New Roman" w:hAnsi="Times New Roman"/>
                <w:sz w:val="20"/>
                <w:szCs w:val="20"/>
              </w:rPr>
              <w:t>По ОКВЭД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4FC" w:rsidRPr="00AE6921" w:rsidTr="00AE6921">
        <w:tc>
          <w:tcPr>
            <w:tcW w:w="5637" w:type="dxa"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6921">
              <w:rPr>
                <w:rFonts w:ascii="Times New Roman" w:hAnsi="Times New Roman"/>
                <w:sz w:val="20"/>
                <w:szCs w:val="20"/>
              </w:rPr>
              <w:t>По ОКВЭД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634FC" w:rsidRDefault="006634F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1. Сведения об оказываемых государственных услугах*</w:t>
      </w:r>
    </w:p>
    <w:p w:rsidR="006634FC" w:rsidRDefault="006634FC" w:rsidP="00DA2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DA22D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22DA">
        <w:rPr>
          <w:rFonts w:ascii="Times New Roman" w:hAnsi="Times New Roman"/>
          <w:sz w:val="24"/>
          <w:szCs w:val="24"/>
        </w:rPr>
        <w:t>Наименование государственной услуги</w:t>
      </w:r>
      <w:r>
        <w:rPr>
          <w:rFonts w:ascii="Times New Roman" w:hAnsi="Times New Roman"/>
          <w:sz w:val="24"/>
          <w:szCs w:val="24"/>
        </w:rPr>
        <w:t>________________________________________________________  Уникальный номер ____________</w:t>
      </w:r>
    </w:p>
    <w:p w:rsidR="006634FC" w:rsidRDefault="006634FC" w:rsidP="00DA22DA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  по ведомственному перечню</w:t>
      </w:r>
    </w:p>
    <w:p w:rsidR="006634FC" w:rsidRDefault="006634FC" w:rsidP="00DA22D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потребителей государственной услуги________________________________________________</w:t>
      </w:r>
    </w:p>
    <w:p w:rsidR="006634FC" w:rsidRDefault="006634FC" w:rsidP="00DA22DA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</w:t>
      </w: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Pr="003F6E9F" w:rsidRDefault="006634FC" w:rsidP="00C33753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F6E9F">
        <w:rPr>
          <w:rFonts w:ascii="Times New Roman" w:hAnsi="Times New Roman"/>
          <w:sz w:val="20"/>
          <w:szCs w:val="20"/>
        </w:rPr>
        <w:t>*Формируется при установлении государственного задания на оказание государственной услуги (услуг) и работы (работ) и содержит требования к оказанию государственной услуги (услуг) раздельно по каждой из государственных услуг с указанием порядкового номера раздела</w:t>
      </w: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B6325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фактическом достижении показателей, характеризующих объем и (или) качество государственной услуги:</w:t>
      </w:r>
    </w:p>
    <w:p w:rsidR="006634FC" w:rsidRDefault="006634FC" w:rsidP="00C3375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C33753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Сведения о фактическом достижении показателей, характеризующих качество государственной услуги:</w:t>
      </w:r>
    </w:p>
    <w:tbl>
      <w:tblPr>
        <w:tblW w:w="1534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08"/>
        <w:gridCol w:w="1275"/>
        <w:gridCol w:w="1134"/>
        <w:gridCol w:w="1276"/>
        <w:gridCol w:w="1134"/>
        <w:gridCol w:w="1134"/>
        <w:gridCol w:w="992"/>
        <w:gridCol w:w="993"/>
        <w:gridCol w:w="708"/>
        <w:gridCol w:w="1134"/>
        <w:gridCol w:w="993"/>
        <w:gridCol w:w="992"/>
        <w:gridCol w:w="1276"/>
        <w:gridCol w:w="992"/>
      </w:tblGrid>
      <w:tr w:rsidR="006634FC" w:rsidRPr="00AE6921" w:rsidTr="00AE6921">
        <w:tc>
          <w:tcPr>
            <w:tcW w:w="1308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8080" w:type="dxa"/>
            <w:gridSpan w:val="8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 качества государственной услуги</w:t>
            </w:r>
          </w:p>
        </w:tc>
      </w:tr>
      <w:tr w:rsidR="006634FC" w:rsidRPr="00AE6921" w:rsidTr="00AE6921">
        <w:tc>
          <w:tcPr>
            <w:tcW w:w="1308" w:type="dxa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 показа-теля</w:t>
            </w:r>
          </w:p>
        </w:tc>
        <w:tc>
          <w:tcPr>
            <w:tcW w:w="1701" w:type="dxa"/>
            <w:gridSpan w:val="2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утвержде-но в государст-венном задании на год</w:t>
            </w:r>
          </w:p>
        </w:tc>
        <w:tc>
          <w:tcPr>
            <w:tcW w:w="993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 xml:space="preserve">исполне-но на отчетную дату 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допусти-мое (возмож-ное) отклоне-ние</w:t>
            </w:r>
          </w:p>
        </w:tc>
        <w:tc>
          <w:tcPr>
            <w:tcW w:w="1276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отклонение, превыша-ющее допустимое (возможное) значение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причина отклоне-ния</w:t>
            </w:r>
          </w:p>
        </w:tc>
      </w:tr>
      <w:tr w:rsidR="006634FC" w:rsidRPr="00AE6921" w:rsidTr="00AE6921">
        <w:tc>
          <w:tcPr>
            <w:tcW w:w="1308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___________ (наименова-ние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__________(наимено-вание показателя)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___________ (наименова-ние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 (наимено-вание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 (наимено-вание показателя)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4FC" w:rsidRPr="00AE6921" w:rsidTr="00AE6921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6634FC" w:rsidRPr="00AE6921" w:rsidTr="00AE6921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4FC" w:rsidRPr="00AE6921" w:rsidTr="00AE6921">
        <w:trPr>
          <w:trHeight w:val="310"/>
        </w:trPr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4FC" w:rsidRDefault="006634FC" w:rsidP="0048477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FC" w:rsidRDefault="006634FC" w:rsidP="002D5829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Сведения о фактическом достижении показателей, характеризующих объем государственной услуги:</w:t>
      </w:r>
    </w:p>
    <w:tbl>
      <w:tblPr>
        <w:tblW w:w="15483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66"/>
        <w:gridCol w:w="1134"/>
        <w:gridCol w:w="992"/>
        <w:gridCol w:w="1134"/>
        <w:gridCol w:w="1134"/>
        <w:gridCol w:w="992"/>
        <w:gridCol w:w="993"/>
        <w:gridCol w:w="992"/>
        <w:gridCol w:w="850"/>
        <w:gridCol w:w="1134"/>
        <w:gridCol w:w="993"/>
        <w:gridCol w:w="992"/>
        <w:gridCol w:w="1134"/>
        <w:gridCol w:w="992"/>
        <w:gridCol w:w="851"/>
      </w:tblGrid>
      <w:tr w:rsidR="006634FC" w:rsidRPr="00AE6921" w:rsidTr="00AE6921">
        <w:tc>
          <w:tcPr>
            <w:tcW w:w="1166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Уникаль-ный номер реестровой записи</w:t>
            </w:r>
          </w:p>
        </w:tc>
        <w:tc>
          <w:tcPr>
            <w:tcW w:w="3260" w:type="dxa"/>
            <w:gridSpan w:val="3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6" w:type="dxa"/>
            <w:gridSpan w:val="2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8080" w:type="dxa"/>
            <w:gridSpan w:val="8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 объема государственной услуги</w:t>
            </w:r>
          </w:p>
        </w:tc>
        <w:tc>
          <w:tcPr>
            <w:tcW w:w="851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Сред-ний размер платы (цена, тариф)</w:t>
            </w:r>
          </w:p>
        </w:tc>
      </w:tr>
      <w:tr w:rsidR="006634FC" w:rsidRPr="00AE6921" w:rsidTr="00AE6921">
        <w:tc>
          <w:tcPr>
            <w:tcW w:w="1166" w:type="dxa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 показа-теля</w:t>
            </w:r>
          </w:p>
        </w:tc>
        <w:tc>
          <w:tcPr>
            <w:tcW w:w="1842" w:type="dxa"/>
            <w:gridSpan w:val="2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утвержде-но в государст-венном задании на год</w:t>
            </w:r>
          </w:p>
        </w:tc>
        <w:tc>
          <w:tcPr>
            <w:tcW w:w="993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 xml:space="preserve">исполне-но на отчетную дату 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допусти-мое (возмож-ное) отклоне-ние</w:t>
            </w:r>
          </w:p>
        </w:tc>
        <w:tc>
          <w:tcPr>
            <w:tcW w:w="1134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отклонение, превыша-ющее допустимое (возможное) значение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причина отклоне-ния</w:t>
            </w:r>
          </w:p>
        </w:tc>
        <w:tc>
          <w:tcPr>
            <w:tcW w:w="851" w:type="dxa"/>
            <w:vMerge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4FC" w:rsidRPr="00AE6921" w:rsidTr="00AE6921">
        <w:tc>
          <w:tcPr>
            <w:tcW w:w="1166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 (наимено-вание показателя)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________(наимено-вание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 (наимено-вание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 (наимено-вание показателя)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 (наимено-вание показателя)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4FC" w:rsidRPr="00AE6921" w:rsidTr="00AE6921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6634FC" w:rsidRPr="00AE6921" w:rsidTr="00AE6921"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4FC" w:rsidRPr="00AE6921" w:rsidTr="00AE6921">
        <w:trPr>
          <w:trHeight w:val="310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4FC" w:rsidRDefault="006634FC" w:rsidP="0018512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634FC" w:rsidRDefault="006634FC" w:rsidP="0018512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 Сведения о выполняемых работах*</w:t>
      </w:r>
    </w:p>
    <w:p w:rsidR="006634FC" w:rsidRDefault="006634FC" w:rsidP="00FC4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РАЗДЕЛ___</w:t>
      </w:r>
    </w:p>
    <w:p w:rsidR="006634FC" w:rsidRDefault="006634FC" w:rsidP="00FC4BE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22DA">
        <w:rPr>
          <w:rFonts w:ascii="Times New Roman" w:hAnsi="Times New Roman"/>
          <w:sz w:val="24"/>
          <w:szCs w:val="24"/>
        </w:rPr>
        <w:t xml:space="preserve">Наименование </w:t>
      </w:r>
      <w:r>
        <w:rPr>
          <w:rFonts w:ascii="Times New Roman" w:hAnsi="Times New Roman"/>
          <w:sz w:val="24"/>
          <w:szCs w:val="24"/>
        </w:rPr>
        <w:t>работы ______________________________________________________________________  Уникальный номер ____________</w:t>
      </w:r>
    </w:p>
    <w:p w:rsidR="006634FC" w:rsidRPr="00AB2CE1" w:rsidRDefault="006634FC" w:rsidP="00AB2CE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потребителей работы ______________________________________________________________ по ведомственному перечню</w:t>
      </w:r>
    </w:p>
    <w:p w:rsidR="006634FC" w:rsidRDefault="006634FC" w:rsidP="00FC4BE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фактическом достижении показателей, характеризующих объем и (или) качество работы:</w:t>
      </w:r>
    </w:p>
    <w:p w:rsidR="006634FC" w:rsidRDefault="006634FC" w:rsidP="00C81A73">
      <w:pPr>
        <w:pStyle w:val="ListParagraph"/>
        <w:numPr>
          <w:ilvl w:val="1"/>
          <w:numId w:val="3"/>
        </w:num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фактическом достижении показателей, характеризующих качество работы:</w:t>
      </w:r>
    </w:p>
    <w:tbl>
      <w:tblPr>
        <w:tblW w:w="1534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08"/>
        <w:gridCol w:w="1275"/>
        <w:gridCol w:w="1134"/>
        <w:gridCol w:w="1276"/>
        <w:gridCol w:w="1134"/>
        <w:gridCol w:w="1134"/>
        <w:gridCol w:w="992"/>
        <w:gridCol w:w="993"/>
        <w:gridCol w:w="708"/>
        <w:gridCol w:w="1134"/>
        <w:gridCol w:w="993"/>
        <w:gridCol w:w="992"/>
        <w:gridCol w:w="1276"/>
        <w:gridCol w:w="992"/>
      </w:tblGrid>
      <w:tr w:rsidR="006634FC" w:rsidRPr="00AE6921" w:rsidTr="00AE6921">
        <w:tc>
          <w:tcPr>
            <w:tcW w:w="1308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2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8080" w:type="dxa"/>
            <w:gridSpan w:val="8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 xml:space="preserve">Показатель качества работы </w:t>
            </w:r>
          </w:p>
        </w:tc>
      </w:tr>
      <w:tr w:rsidR="006634FC" w:rsidRPr="00AE6921" w:rsidTr="00AE6921">
        <w:tc>
          <w:tcPr>
            <w:tcW w:w="1308" w:type="dxa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 показа-теля</w:t>
            </w:r>
          </w:p>
        </w:tc>
        <w:tc>
          <w:tcPr>
            <w:tcW w:w="1701" w:type="dxa"/>
            <w:gridSpan w:val="2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утвержде-но в государст-венном задании на год</w:t>
            </w:r>
          </w:p>
        </w:tc>
        <w:tc>
          <w:tcPr>
            <w:tcW w:w="993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 xml:space="preserve">исполне-но на отчетную дату 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допусти-мое (возмож-ное) отклоне-ние</w:t>
            </w:r>
          </w:p>
        </w:tc>
        <w:tc>
          <w:tcPr>
            <w:tcW w:w="1276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отклонение, превыша-ющее допустимое (возможное) значение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причина отклоне-ния</w:t>
            </w:r>
          </w:p>
        </w:tc>
      </w:tr>
      <w:tr w:rsidR="006634FC" w:rsidRPr="00AE6921" w:rsidTr="00AE6921">
        <w:tc>
          <w:tcPr>
            <w:tcW w:w="1308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___________ (наименова-ние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__________(наимено-вание показателя)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___________ (наименова-ние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 (наимено-вание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 (наимено-вание показателя)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4FC" w:rsidRPr="00AE6921" w:rsidTr="00AE6921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6634FC" w:rsidRPr="00AE6921" w:rsidTr="00AE6921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4FC" w:rsidRPr="00AE6921" w:rsidTr="00AE6921">
        <w:trPr>
          <w:trHeight w:val="310"/>
        </w:trPr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4FC" w:rsidRDefault="006634FC" w:rsidP="00FC4BE9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Сведения о фактическом достижении показателей, характеризующих объем работы: </w:t>
      </w:r>
    </w:p>
    <w:tbl>
      <w:tblPr>
        <w:tblW w:w="1534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08"/>
        <w:gridCol w:w="1275"/>
        <w:gridCol w:w="1134"/>
        <w:gridCol w:w="1276"/>
        <w:gridCol w:w="1134"/>
        <w:gridCol w:w="1134"/>
        <w:gridCol w:w="992"/>
        <w:gridCol w:w="993"/>
        <w:gridCol w:w="708"/>
        <w:gridCol w:w="1134"/>
        <w:gridCol w:w="993"/>
        <w:gridCol w:w="992"/>
        <w:gridCol w:w="1276"/>
        <w:gridCol w:w="992"/>
      </w:tblGrid>
      <w:tr w:rsidR="006634FC" w:rsidRPr="00AE6921" w:rsidTr="00AE6921">
        <w:tc>
          <w:tcPr>
            <w:tcW w:w="1308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2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8080" w:type="dxa"/>
            <w:gridSpan w:val="8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 xml:space="preserve">Показатель объема  работы </w:t>
            </w:r>
          </w:p>
        </w:tc>
      </w:tr>
      <w:tr w:rsidR="006634FC" w:rsidRPr="00AE6921" w:rsidTr="00AE6921">
        <w:tc>
          <w:tcPr>
            <w:tcW w:w="1308" w:type="dxa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 показа-теля</w:t>
            </w:r>
          </w:p>
        </w:tc>
        <w:tc>
          <w:tcPr>
            <w:tcW w:w="1701" w:type="dxa"/>
            <w:gridSpan w:val="2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утвержде-но в государст-венном задании на год</w:t>
            </w:r>
          </w:p>
        </w:tc>
        <w:tc>
          <w:tcPr>
            <w:tcW w:w="993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 xml:space="preserve">исполне-но на отчетную дату 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допусти-мое (возмож-ное) отклоне-ние</w:t>
            </w:r>
          </w:p>
        </w:tc>
        <w:tc>
          <w:tcPr>
            <w:tcW w:w="1276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отклонение, превыша-ющее допустимое (возможное) значение</w:t>
            </w:r>
          </w:p>
        </w:tc>
        <w:tc>
          <w:tcPr>
            <w:tcW w:w="992" w:type="dxa"/>
            <w:vMerge w:val="restart"/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причина отклоне-ния</w:t>
            </w:r>
          </w:p>
        </w:tc>
      </w:tr>
      <w:tr w:rsidR="006634FC" w:rsidRPr="00AE6921" w:rsidTr="00AE6921">
        <w:tc>
          <w:tcPr>
            <w:tcW w:w="1308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___________ (наименова-ние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__________(наимено-вание показателя)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___________ (наименова-ние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__________ (наимено-вание показателя)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________ (наимено-вание показателя)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наимено-вание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34FC" w:rsidRPr="00AE6921" w:rsidTr="00AE6921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692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6634FC" w:rsidRPr="00AE6921" w:rsidTr="00AE6921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34FC" w:rsidRPr="00AE6921" w:rsidTr="00AE6921">
        <w:trPr>
          <w:trHeight w:val="310"/>
        </w:trPr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FC" w:rsidRPr="00AE6921" w:rsidTr="00AE6921"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C" w:rsidRPr="00AE6921" w:rsidRDefault="006634FC" w:rsidP="00AE6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4FC" w:rsidRDefault="006634FC" w:rsidP="00FC4BE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государственного учреждения (уполномоченное лицо)   __________________  ____________________ _______________________</w:t>
      </w:r>
    </w:p>
    <w:p w:rsidR="006634FC" w:rsidRDefault="006634FC" w:rsidP="00FC4BE9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AB2CE1"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AB2CE1">
        <w:rPr>
          <w:rFonts w:ascii="Times New Roman" w:hAnsi="Times New Roman"/>
          <w:sz w:val="20"/>
          <w:szCs w:val="20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</w:t>
      </w:r>
      <w:r w:rsidRPr="00AB2CE1">
        <w:rPr>
          <w:rFonts w:ascii="Times New Roman" w:hAnsi="Times New Roman"/>
          <w:sz w:val="20"/>
          <w:szCs w:val="20"/>
        </w:rPr>
        <w:t>(подпись)                     (расшифровка подписи)</w:t>
      </w:r>
      <w:r>
        <w:rPr>
          <w:rFonts w:ascii="Times New Roman" w:hAnsi="Times New Roman"/>
          <w:sz w:val="20"/>
          <w:szCs w:val="20"/>
        </w:rPr>
        <w:t xml:space="preserve">                              (дата)</w:t>
      </w:r>
    </w:p>
    <w:p w:rsidR="006634FC" w:rsidRDefault="006634FC" w:rsidP="00484775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634FC" w:rsidRDefault="006634FC" w:rsidP="00484775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D0CCE">
        <w:rPr>
          <w:rFonts w:ascii="Times New Roman" w:hAnsi="Times New Roman"/>
          <w:sz w:val="20"/>
          <w:szCs w:val="20"/>
        </w:rPr>
        <w:t>*Формируется при установлении государственного задания на оказание государственной услуги (услуг) и работы (работ) и содержит требования к выполнению работы (работ)  раздельно по каждой из работ с указанием порядкового номера раздела</w:t>
      </w:r>
    </w:p>
    <w:p w:rsidR="006634FC" w:rsidRPr="00FD0CCE" w:rsidRDefault="006634FC" w:rsidP="002036C7">
      <w:pPr>
        <w:pStyle w:val="ListParagraph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</w:t>
      </w:r>
    </w:p>
    <w:sectPr w:rsidR="006634FC" w:rsidRPr="00FD0CCE" w:rsidSect="00AB414E">
      <w:headerReference w:type="default" r:id="rId7"/>
      <w:pgSz w:w="16838" w:h="11906" w:orient="landscape" w:code="9"/>
      <w:pgMar w:top="1021" w:right="851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4FC" w:rsidRDefault="006634FC" w:rsidP="00B97C1B">
      <w:pPr>
        <w:spacing w:after="0" w:line="240" w:lineRule="auto"/>
      </w:pPr>
      <w:r>
        <w:separator/>
      </w:r>
    </w:p>
  </w:endnote>
  <w:endnote w:type="continuationSeparator" w:id="0">
    <w:p w:rsidR="006634FC" w:rsidRDefault="006634FC" w:rsidP="00B9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4FC" w:rsidRDefault="006634FC" w:rsidP="00B97C1B">
      <w:pPr>
        <w:spacing w:after="0" w:line="240" w:lineRule="auto"/>
      </w:pPr>
      <w:r>
        <w:separator/>
      </w:r>
    </w:p>
  </w:footnote>
  <w:footnote w:type="continuationSeparator" w:id="0">
    <w:p w:rsidR="006634FC" w:rsidRDefault="006634FC" w:rsidP="00B97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FC" w:rsidRDefault="006634FC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6634FC" w:rsidRDefault="006634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3E1F"/>
    <w:multiLevelType w:val="multilevel"/>
    <w:tmpl w:val="122C90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698765D"/>
    <w:multiLevelType w:val="multilevel"/>
    <w:tmpl w:val="67721B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33B270A0"/>
    <w:multiLevelType w:val="multilevel"/>
    <w:tmpl w:val="67721B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8214352"/>
    <w:multiLevelType w:val="hybridMultilevel"/>
    <w:tmpl w:val="31E8F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418"/>
    <w:rsid w:val="00052566"/>
    <w:rsid w:val="000543F1"/>
    <w:rsid w:val="000C3B9C"/>
    <w:rsid w:val="000F4B17"/>
    <w:rsid w:val="0018512A"/>
    <w:rsid w:val="00195418"/>
    <w:rsid w:val="001B7455"/>
    <w:rsid w:val="002036C7"/>
    <w:rsid w:val="002075B5"/>
    <w:rsid w:val="002D5829"/>
    <w:rsid w:val="003A527C"/>
    <w:rsid w:val="003F6E9F"/>
    <w:rsid w:val="004168C2"/>
    <w:rsid w:val="00484775"/>
    <w:rsid w:val="00490872"/>
    <w:rsid w:val="004C1B1E"/>
    <w:rsid w:val="004D0D99"/>
    <w:rsid w:val="005435CA"/>
    <w:rsid w:val="006634FC"/>
    <w:rsid w:val="008D7FA9"/>
    <w:rsid w:val="00911346"/>
    <w:rsid w:val="00936D0F"/>
    <w:rsid w:val="009A5111"/>
    <w:rsid w:val="00AB2CE1"/>
    <w:rsid w:val="00AB414E"/>
    <w:rsid w:val="00AC2F73"/>
    <w:rsid w:val="00AE6921"/>
    <w:rsid w:val="00AF7BFB"/>
    <w:rsid w:val="00B11DB9"/>
    <w:rsid w:val="00B6325A"/>
    <w:rsid w:val="00B97C1B"/>
    <w:rsid w:val="00C33753"/>
    <w:rsid w:val="00C81A73"/>
    <w:rsid w:val="00DA22DA"/>
    <w:rsid w:val="00E66B35"/>
    <w:rsid w:val="00FA3154"/>
    <w:rsid w:val="00FC4BE9"/>
    <w:rsid w:val="00FC51B0"/>
    <w:rsid w:val="00FD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4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9541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A22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9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7C1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9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97C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903</Words>
  <Characters>5148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</dc:creator>
  <cp:keywords/>
  <dc:description/>
  <cp:lastModifiedBy>rosfinnadzor</cp:lastModifiedBy>
  <cp:revision>10</cp:revision>
  <cp:lastPrinted>2015-08-24T08:46:00Z</cp:lastPrinted>
  <dcterms:created xsi:type="dcterms:W3CDTF">2015-07-21T10:14:00Z</dcterms:created>
  <dcterms:modified xsi:type="dcterms:W3CDTF">2015-10-02T05:39:00Z</dcterms:modified>
</cp:coreProperties>
</file>